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136"/>
        <w:gridCol w:w="1454"/>
        <w:gridCol w:w="144"/>
        <w:gridCol w:w="1415"/>
        <w:gridCol w:w="1278"/>
        <w:gridCol w:w="29"/>
        <w:gridCol w:w="581"/>
        <w:gridCol w:w="1091"/>
        <w:gridCol w:w="591"/>
        <w:gridCol w:w="77"/>
        <w:gridCol w:w="1241"/>
        <w:gridCol w:w="199"/>
        <w:gridCol w:w="1122"/>
        <w:gridCol w:w="314"/>
        <w:gridCol w:w="44"/>
        <w:gridCol w:w="1040"/>
        <w:gridCol w:w="150"/>
        <w:gridCol w:w="1290"/>
        <w:gridCol w:w="255"/>
        <w:gridCol w:w="765"/>
        <w:gridCol w:w="615"/>
        <w:gridCol w:w="1245"/>
        <w:gridCol w:w="124"/>
      </w:tblGrid>
      <w:tr w:rsidR="001C0ACD" w:rsidRPr="00935BCC" w:rsidTr="00112B62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C0ACD" w:rsidRPr="00935BCC" w:rsidRDefault="001C0ACD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 xml:space="preserve">Приложение к постановлению </w:t>
            </w:r>
          </w:p>
          <w:p w:rsidR="001C0ACD" w:rsidRPr="00935BCC" w:rsidRDefault="001C0ACD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>Администрации города Ржева</w:t>
            </w:r>
          </w:p>
          <w:p w:rsidR="001C0ACD" w:rsidRPr="00935BCC" w:rsidRDefault="001C0ACD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  <w:p w:rsidR="001C0ACD" w:rsidRPr="004260DE" w:rsidRDefault="001C0ACD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F2D05">
              <w:rPr>
                <w:rFonts w:ascii="Times New Roman" w:hAnsi="Times New Roman"/>
                <w:sz w:val="24"/>
                <w:szCs w:val="24"/>
              </w:rPr>
              <w:t>от</w:t>
            </w:r>
            <w:r w:rsidRPr="00C756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07.04.2021 </w:t>
            </w:r>
            <w:r w:rsidRPr="00C756DC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298</w:t>
            </w:r>
          </w:p>
          <w:p w:rsidR="001C0ACD" w:rsidRPr="00935BCC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BCC">
              <w:rPr>
                <w:rFonts w:ascii="Times New Roman" w:hAnsi="Times New Roman"/>
                <w:sz w:val="28"/>
                <w:szCs w:val="28"/>
              </w:rPr>
              <w:tab/>
            </w:r>
            <w:r w:rsidRPr="00935BC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1C0ACD" w:rsidRPr="00686F94" w:rsidTr="00112B62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ACD" w:rsidRPr="00686F94" w:rsidTr="00112B62">
        <w:trPr>
          <w:gridAfter w:val="1"/>
          <w:wAfter w:w="124" w:type="dxa"/>
        </w:trPr>
        <w:tc>
          <w:tcPr>
            <w:tcW w:w="1603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Реестр муниципальных маршрутов ре</w:t>
            </w:r>
            <w:r>
              <w:rPr>
                <w:rFonts w:ascii="Times New Roman" w:hAnsi="Times New Roman"/>
                <w:sz w:val="28"/>
                <w:szCs w:val="28"/>
              </w:rPr>
              <w:t>гулярных перевозок города Ржева</w:t>
            </w:r>
          </w:p>
        </w:tc>
      </w:tr>
      <w:tr w:rsidR="001C0ACD" w:rsidRPr="00686F94" w:rsidTr="00127F33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0ACD" w:rsidRPr="00686F94" w:rsidTr="00127F33">
        <w:trPr>
          <w:gridAfter w:val="1"/>
          <w:wAfter w:w="124" w:type="dxa"/>
          <w:cantSplit/>
          <w:trHeight w:val="4376"/>
        </w:trPr>
        <w:tc>
          <w:tcPr>
            <w:tcW w:w="480" w:type="dxa"/>
            <w:textDirection w:val="btL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Регистрационный номер маршрута регулярных перевозок </w:t>
            </w:r>
          </w:p>
        </w:tc>
        <w:tc>
          <w:tcPr>
            <w:tcW w:w="616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Порядковый номер маршрута регулярных перевозок</w:t>
            </w:r>
          </w:p>
        </w:tc>
        <w:tc>
          <w:tcPr>
            <w:tcW w:w="1598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</w:t>
            </w:r>
          </w:p>
        </w:tc>
        <w:tc>
          <w:tcPr>
            <w:tcW w:w="2693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  <w:t xml:space="preserve">Наименование промежуточных остановочных пунктов по маршруту регулярных перевозок </w:t>
            </w:r>
          </w:p>
        </w:tc>
        <w:tc>
          <w:tcPr>
            <w:tcW w:w="1701" w:type="dxa"/>
            <w:gridSpan w:val="3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улиц, автомобильных дорог, по 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668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Протяженность маршрута регулярных перевозок (прямое направление и обратное направление), км</w:t>
            </w:r>
          </w:p>
        </w:tc>
        <w:tc>
          <w:tcPr>
            <w:tcW w:w="1440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Порядок посадки и высадки пассажиров</w:t>
            </w:r>
          </w:p>
        </w:tc>
        <w:tc>
          <w:tcPr>
            <w:tcW w:w="1436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 регулярных перевозок</w:t>
            </w:r>
          </w:p>
        </w:tc>
        <w:tc>
          <w:tcPr>
            <w:tcW w:w="1084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класса, единиц.</w:t>
            </w:r>
          </w:p>
        </w:tc>
        <w:tc>
          <w:tcPr>
            <w:tcW w:w="1440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Экологические характеристики транспортных средств, которые используются для перевозок по маршруту регулярных перевозок</w:t>
            </w:r>
          </w:p>
        </w:tc>
        <w:tc>
          <w:tcPr>
            <w:tcW w:w="1020" w:type="dxa"/>
            <w:gridSpan w:val="2"/>
            <w:textDirection w:val="btLr"/>
          </w:tcPr>
          <w:p w:rsidR="001C0ACD" w:rsidRPr="00686F94" w:rsidRDefault="001C0ACD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Дата начала осуществления регулярных перевозок</w:t>
            </w:r>
          </w:p>
        </w:tc>
        <w:tc>
          <w:tcPr>
            <w:tcW w:w="1860" w:type="dxa"/>
            <w:gridSpan w:val="2"/>
            <w:textDirection w:val="btLr"/>
          </w:tcPr>
          <w:p w:rsidR="001C0ACD" w:rsidRPr="00686F94" w:rsidRDefault="001C0ACD" w:rsidP="00AC53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Наименование, место нахождения юридического лица, фамилия, имя и, если имеется, отчество индивидуального предпринимателя  (в том числе участников договора простого товарищества),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идентификационный номер налогоплательщика,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осуществляющих перевозки по маршруту регулярных перевозок</w:t>
            </w:r>
          </w:p>
        </w:tc>
      </w:tr>
      <w:tr w:rsidR="001C0ACD" w:rsidRPr="00686F94" w:rsidTr="00127F33">
        <w:trPr>
          <w:gridAfter w:val="1"/>
          <w:wAfter w:w="124" w:type="dxa"/>
          <w:trHeight w:val="284"/>
        </w:trPr>
        <w:tc>
          <w:tcPr>
            <w:tcW w:w="480" w:type="dxa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16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8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8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6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6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1C0ACD" w:rsidRPr="00686F94" w:rsidTr="00127F33">
        <w:trPr>
          <w:gridAfter w:val="1"/>
          <w:wAfter w:w="124" w:type="dxa"/>
          <w:trHeight w:val="170"/>
        </w:trPr>
        <w:tc>
          <w:tcPr>
            <w:tcW w:w="480" w:type="dxa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16" w:type="dxa"/>
            <w:gridSpan w:val="2"/>
            <w:vAlign w:val="center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5C6F25">
            <w:pPr>
              <w:pStyle w:val="NormalWeb"/>
              <w:spacing w:after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86F94">
              <w:rPr>
                <w:sz w:val="16"/>
                <w:szCs w:val="16"/>
              </w:rPr>
              <w:t>Мебельный к-т - Ржев-2</w:t>
            </w:r>
          </w:p>
          <w:p w:rsidR="001C0ACD" w:rsidRPr="00686F94" w:rsidRDefault="001C0ACD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C0ACD" w:rsidRPr="00686F94" w:rsidRDefault="001C0ACD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C0ACD" w:rsidRPr="00686F94" w:rsidRDefault="001C0ACD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C0ACD" w:rsidRPr="00686F94" w:rsidRDefault="001C0ACD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C0ACD" w:rsidRPr="00686F94" w:rsidRDefault="001C0ACD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C0ACD" w:rsidRPr="00686F94" w:rsidRDefault="001C0ACD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1C0ACD" w:rsidRPr="00686F94" w:rsidRDefault="001C0ACD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</w:tcPr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</w:tc>
        <w:tc>
          <w:tcPr>
            <w:tcW w:w="1701" w:type="dxa"/>
            <w:gridSpan w:val="3"/>
          </w:tcPr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Вокзальная пл.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1C0ACD" w:rsidRPr="00686F94" w:rsidRDefault="001C0ACD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1C0ACD" w:rsidRPr="00686F94" w:rsidRDefault="001C0ACD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Обабко Ю. А.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EC1B04">
              <w:rPr>
                <w:sz w:val="16"/>
                <w:szCs w:val="16"/>
              </w:rPr>
              <w:t>691406715005</w:t>
            </w:r>
            <w:r>
              <w:rPr>
                <w:sz w:val="16"/>
                <w:szCs w:val="16"/>
              </w:rPr>
              <w:t>),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Селижаровский пр-д, 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.4,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Некрасов Ю.В.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 </w:t>
            </w:r>
            <w:r w:rsidRPr="00722747">
              <w:rPr>
                <w:sz w:val="16"/>
                <w:szCs w:val="16"/>
              </w:rPr>
              <w:t>691400142622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Селижаровский пр-д, д.6,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кв.35</w:t>
            </w:r>
          </w:p>
          <w:p w:rsidR="001C0ACD" w:rsidRPr="0018130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Иванов Ю.В.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       (ИНН </w:t>
            </w:r>
            <w:r w:rsidRPr="0018130D">
              <w:rPr>
                <w:sz w:val="16"/>
                <w:szCs w:val="16"/>
              </w:rPr>
              <w:t>691400177463</w:t>
            </w:r>
            <w:r>
              <w:rPr>
                <w:sz w:val="16"/>
                <w:szCs w:val="16"/>
              </w:rPr>
              <w:t>)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переулок,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CD" w:rsidRPr="00686F94" w:rsidTr="00127F33">
        <w:trPr>
          <w:gridAfter w:val="1"/>
          <w:wAfter w:w="124" w:type="dxa"/>
          <w:trHeight w:val="272"/>
        </w:trPr>
        <w:tc>
          <w:tcPr>
            <w:tcW w:w="480" w:type="dxa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16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98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8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6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6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1C0ACD" w:rsidRPr="00686F94" w:rsidTr="00127F33">
        <w:trPr>
          <w:gridAfter w:val="1"/>
          <w:wAfter w:w="124" w:type="dxa"/>
          <w:trHeight w:val="998"/>
        </w:trPr>
        <w:tc>
          <w:tcPr>
            <w:tcW w:w="480" w:type="dxa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</w:tcPr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1C0ACD" w:rsidRPr="00686F94" w:rsidRDefault="001C0ACD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</w:tcPr>
          <w:p w:rsidR="001C0ACD" w:rsidRPr="00686F94" w:rsidRDefault="001C0ACD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C0ACD" w:rsidRPr="00686F94" w:rsidRDefault="001C0ACD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C0ACD" w:rsidRPr="00686F94" w:rsidRDefault="001C0ACD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668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60" w:type="dxa"/>
            <w:gridSpan w:val="2"/>
            <w:vAlign w:val="center"/>
          </w:tcPr>
          <w:p w:rsidR="001C0ACD" w:rsidRPr="00887211" w:rsidRDefault="001C0ACD" w:rsidP="00686F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Данильянц И. В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</w:p>
          <w:p w:rsidR="001C0ACD" w:rsidRPr="00F07925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.( ИНН </w:t>
            </w:r>
            <w:r w:rsidRPr="00F86558">
              <w:rPr>
                <w:sz w:val="16"/>
                <w:szCs w:val="16"/>
              </w:rPr>
              <w:t>691400221433</w:t>
            </w:r>
            <w:r>
              <w:rPr>
                <w:sz w:val="16"/>
                <w:szCs w:val="16"/>
              </w:rPr>
              <w:t>)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ул.Щорса, д.16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 Патрикеев А.В.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18130D">
              <w:rPr>
                <w:sz w:val="16"/>
                <w:szCs w:val="16"/>
              </w:rPr>
              <w:t>691400182350</w:t>
            </w:r>
            <w:r>
              <w:rPr>
                <w:sz w:val="16"/>
                <w:szCs w:val="16"/>
              </w:rPr>
              <w:t>)</w:t>
            </w:r>
          </w:p>
          <w:p w:rsidR="001C0ACD" w:rsidRPr="00F07925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ул.Первомайская, д.41, кв.10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Соловьев А.В.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722747">
              <w:rPr>
                <w:sz w:val="16"/>
                <w:szCs w:val="16"/>
              </w:rPr>
              <w:t>691400107804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:rsidR="001C0ACD" w:rsidRPr="00F07925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ул.Кирова, д.6/95, кв.2</w:t>
            </w:r>
          </w:p>
          <w:p w:rsidR="001C0ACD" w:rsidRPr="00F07925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F07925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hyperlink r:id="rId5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1664"/>
        </w:trPr>
        <w:tc>
          <w:tcPr>
            <w:tcW w:w="48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8" w:type="dxa"/>
            <w:gridSpan w:val="2"/>
          </w:tcPr>
          <w:p w:rsidR="001C0ACD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  <w:r>
              <w:rPr>
                <w:sz w:val="16"/>
                <w:szCs w:val="16"/>
              </w:rPr>
              <w:t xml:space="preserve"> –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</w:tc>
        <w:tc>
          <w:tcPr>
            <w:tcW w:w="2693" w:type="dxa"/>
            <w:gridSpan w:val="2"/>
          </w:tcPr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C0ACD" w:rsidRPr="00686F94" w:rsidRDefault="001C0ACD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  <w:r>
              <w:rPr>
                <w:sz w:val="16"/>
                <w:szCs w:val="16"/>
              </w:rPr>
              <w:t xml:space="preserve"> </w:t>
            </w:r>
            <w:r w:rsidRPr="00935BCC">
              <w:rPr>
                <w:sz w:val="16"/>
                <w:szCs w:val="16"/>
              </w:rPr>
              <w:t>«Ржев»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Агроколледж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C0ACD" w:rsidRPr="00686F94" w:rsidRDefault="001C0ACD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1C0ACD" w:rsidRPr="00686F94" w:rsidRDefault="001C0ACD" w:rsidP="00F23BE1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7,8/8,2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Обабко Ю. А.</w:t>
            </w:r>
          </w:p>
          <w:p w:rsidR="001C0ACD" w:rsidRPr="00F07925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EC1B04">
              <w:rPr>
                <w:sz w:val="16"/>
                <w:szCs w:val="16"/>
              </w:rPr>
              <w:t>691406715005</w:t>
            </w:r>
            <w:r>
              <w:rPr>
                <w:sz w:val="16"/>
                <w:szCs w:val="16"/>
              </w:rPr>
              <w:t>)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Селижаровский пр-д,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1C0ACD" w:rsidRDefault="001C0ACD" w:rsidP="005C6F25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Смирнов С.В.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Default="001C0ACD" w:rsidP="005C6F25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27096A">
              <w:rPr>
                <w:sz w:val="16"/>
                <w:szCs w:val="16"/>
              </w:rPr>
              <w:t>691400196554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:rsidR="001C0ACD" w:rsidRPr="00F07925" w:rsidRDefault="001C0ACD" w:rsidP="005C6F25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ул.Декабристов, д.55А </w:t>
            </w:r>
          </w:p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F07925" w:rsidRDefault="001C0ACD" w:rsidP="0088721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6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46"/>
        </w:trPr>
        <w:tc>
          <w:tcPr>
            <w:tcW w:w="48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1598" w:type="dxa"/>
            <w:gridSpan w:val="2"/>
          </w:tcPr>
          <w:p w:rsidR="001C0ACD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  <w:r>
              <w:rPr>
                <w:sz w:val="16"/>
                <w:szCs w:val="16"/>
              </w:rPr>
              <w:t xml:space="preserve"> –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Старые краны</w:t>
            </w:r>
          </w:p>
        </w:tc>
        <w:tc>
          <w:tcPr>
            <w:tcW w:w="2693" w:type="dxa"/>
            <w:gridSpan w:val="2"/>
          </w:tcPr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Гостиница «Ржев»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№3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1C0ACD" w:rsidRPr="00686F94" w:rsidRDefault="001C0ACD" w:rsidP="007D5EE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1C0ACD" w:rsidRPr="00686F94" w:rsidRDefault="001C0ACD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1C0ACD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ул. 8 марта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Ленина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ул.Чернышевского</w:t>
            </w:r>
          </w:p>
          <w:p w:rsidR="001C0ACD" w:rsidRPr="00686F94" w:rsidRDefault="001C0ACD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1C0ACD" w:rsidRPr="00686F94" w:rsidRDefault="001C0ACD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8,4/7,1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7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272"/>
        </w:trPr>
        <w:tc>
          <w:tcPr>
            <w:tcW w:w="480" w:type="dxa"/>
            <w:vAlign w:val="center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616" w:type="dxa"/>
            <w:gridSpan w:val="2"/>
            <w:vAlign w:val="center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2Б</w:t>
            </w:r>
          </w:p>
        </w:tc>
        <w:tc>
          <w:tcPr>
            <w:tcW w:w="1598" w:type="dxa"/>
            <w:gridSpan w:val="2"/>
            <w:vAlign w:val="center"/>
          </w:tcPr>
          <w:p w:rsidR="001C0ACD" w:rsidRPr="00935BCC" w:rsidRDefault="001C0ACD" w:rsidP="00E66EF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35BCC">
              <w:rPr>
                <w:sz w:val="16"/>
                <w:szCs w:val="16"/>
              </w:rPr>
              <w:t>Старые Краны-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Верхний Бор</w:t>
            </w:r>
          </w:p>
        </w:tc>
        <w:tc>
          <w:tcPr>
            <w:tcW w:w="2693" w:type="dxa"/>
            <w:gridSpan w:val="2"/>
            <w:vAlign w:val="center"/>
          </w:tcPr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  <w:r>
              <w:rPr>
                <w:sz w:val="16"/>
                <w:szCs w:val="16"/>
              </w:rPr>
              <w:t xml:space="preserve"> «Ржев»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1C0ACD" w:rsidRPr="00686F94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C0ACD" w:rsidRPr="00AE4978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Чернышевского</w:t>
            </w:r>
          </w:p>
          <w:p w:rsidR="001C0ACD" w:rsidRPr="00AE4978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Агроколледж</w:t>
            </w:r>
          </w:p>
          <w:p w:rsidR="001C0ACD" w:rsidRPr="00AE4978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Хорошево</w:t>
            </w:r>
          </w:p>
          <w:p w:rsidR="001C0ACD" w:rsidRPr="00AE4978" w:rsidRDefault="001C0ACD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Верхний Бор</w:t>
            </w:r>
          </w:p>
        </w:tc>
        <w:tc>
          <w:tcPr>
            <w:tcW w:w="1701" w:type="dxa"/>
            <w:gridSpan w:val="3"/>
            <w:vAlign w:val="center"/>
          </w:tcPr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C0ACD" w:rsidRPr="00AE4978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Хорошево</w:t>
            </w:r>
          </w:p>
          <w:p w:rsidR="001C0ACD" w:rsidRPr="00AE4978" w:rsidRDefault="001C0ACD" w:rsidP="00AE497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Верхний Бор</w:t>
            </w:r>
          </w:p>
        </w:tc>
        <w:tc>
          <w:tcPr>
            <w:tcW w:w="668" w:type="dxa"/>
            <w:gridSpan w:val="2"/>
            <w:vAlign w:val="center"/>
          </w:tcPr>
          <w:p w:rsidR="001C0ACD" w:rsidRPr="00686F94" w:rsidRDefault="001C0ACD" w:rsidP="00A84F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12,4/12,0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1C0ACD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Default="001C0ACD" w:rsidP="00A84FB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A84FB0" w:rsidRDefault="001C0ACD" w:rsidP="00A84FB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Обабко Ю. А.</w:t>
            </w:r>
          </w:p>
          <w:p w:rsidR="001C0ACD" w:rsidRPr="00F07925" w:rsidRDefault="001C0ACD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 </w:t>
            </w:r>
            <w:r w:rsidRPr="00EC1B04">
              <w:rPr>
                <w:sz w:val="16"/>
                <w:szCs w:val="16"/>
              </w:rPr>
              <w:t>691406715005</w:t>
            </w:r>
            <w:r>
              <w:rPr>
                <w:sz w:val="16"/>
                <w:szCs w:val="16"/>
              </w:rPr>
              <w:t>)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Селижаровский пр-д,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1C0ACD" w:rsidRDefault="001C0ACD" w:rsidP="0027096A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Смирнов С.В.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1C0ACD" w:rsidRDefault="001C0ACD" w:rsidP="0027096A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27096A">
              <w:rPr>
                <w:sz w:val="16"/>
                <w:szCs w:val="16"/>
              </w:rPr>
              <w:t>691400196554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:rsidR="001C0ACD" w:rsidRPr="00F07925" w:rsidRDefault="001C0ACD" w:rsidP="00E66EF9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ул.Декабристов, д.55А </w:t>
            </w:r>
          </w:p>
          <w:p w:rsidR="001C0ACD" w:rsidRPr="00F07925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CD" w:rsidRPr="00686F94" w:rsidTr="00127F33">
        <w:trPr>
          <w:gridAfter w:val="1"/>
          <w:wAfter w:w="124" w:type="dxa"/>
          <w:trHeight w:val="889"/>
        </w:trPr>
        <w:tc>
          <w:tcPr>
            <w:tcW w:w="480" w:type="dxa"/>
          </w:tcPr>
          <w:p w:rsidR="001C0ACD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К.</w:t>
            </w:r>
            <w:r w:rsidRPr="00686F94">
              <w:rPr>
                <w:color w:val="000000"/>
                <w:sz w:val="16"/>
                <w:szCs w:val="16"/>
              </w:rPr>
              <w:t xml:space="preserve"> Либкнех</w:t>
            </w:r>
            <w:r>
              <w:rPr>
                <w:color w:val="000000"/>
                <w:sz w:val="16"/>
                <w:szCs w:val="16"/>
              </w:rPr>
              <w:t>та – Нижний Бор</w:t>
            </w:r>
          </w:p>
          <w:p w:rsidR="001C0ACD" w:rsidRPr="00935BCC" w:rsidRDefault="001C0ACD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</w:tcPr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Мясокомбин</w:t>
            </w:r>
            <w:r>
              <w:rPr>
                <w:color w:val="000000"/>
                <w:sz w:val="16"/>
                <w:szCs w:val="16"/>
              </w:rPr>
              <w:t>ат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АТЭ-3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10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</w:t>
            </w:r>
            <w:r>
              <w:rPr>
                <w:color w:val="000000"/>
                <w:sz w:val="16"/>
                <w:szCs w:val="16"/>
              </w:rPr>
              <w:t>ая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Поликлиника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Карусели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Бехтерева</w:t>
            </w:r>
            <w:r>
              <w:rPr>
                <w:sz w:val="16"/>
                <w:szCs w:val="16"/>
              </w:rPr>
              <w:t>/</w:t>
            </w: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1C0ACD" w:rsidRPr="003E2612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К. Маркса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</w:tc>
        <w:tc>
          <w:tcPr>
            <w:tcW w:w="1701" w:type="dxa"/>
            <w:gridSpan w:val="3"/>
          </w:tcPr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Зубцовское шоссе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Грацинского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 Бехтерева</w:t>
            </w:r>
            <w:r w:rsidRPr="00686F9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К. Маркса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1C0ACD" w:rsidRPr="00935BCC" w:rsidRDefault="001C0ACD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7,4/7,5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0" w:type="dxa"/>
            <w:gridSpan w:val="2"/>
          </w:tcPr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8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2785"/>
        </w:trPr>
        <w:tc>
          <w:tcPr>
            <w:tcW w:w="480" w:type="dxa"/>
          </w:tcPr>
          <w:p w:rsidR="001C0ACD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3А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Краностроительный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магазин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«Спартак»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Советская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площадь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Магазин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 «Элтра»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Мясокомбинат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Поселок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Нижний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Бор</w:t>
            </w:r>
          </w:p>
        </w:tc>
        <w:tc>
          <w:tcPr>
            <w:tcW w:w="1701" w:type="dxa"/>
            <w:gridSpan w:val="3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Ле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нина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Нижний Бор</w:t>
            </w:r>
          </w:p>
        </w:tc>
        <w:tc>
          <w:tcPr>
            <w:tcW w:w="668" w:type="dxa"/>
            <w:gridSpan w:val="2"/>
          </w:tcPr>
          <w:p w:rsidR="001C0ACD" w:rsidRPr="00686F94" w:rsidRDefault="001C0ACD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6,7/6,4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Виноградова Г.А.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(ИНН </w:t>
            </w:r>
            <w:r w:rsidRPr="00722747">
              <w:rPr>
                <w:sz w:val="16"/>
                <w:szCs w:val="16"/>
              </w:rPr>
              <w:t>691400418052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:rsidR="001C0ACD" w:rsidRPr="00686F94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ул.Республиканская, д.7,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</w:tc>
      </w:tr>
      <w:tr w:rsidR="001C0ACD" w:rsidRPr="00686F94" w:rsidTr="00127F33">
        <w:trPr>
          <w:gridAfter w:val="1"/>
          <w:wAfter w:w="124" w:type="dxa"/>
          <w:trHeight w:val="1831"/>
        </w:trPr>
        <w:tc>
          <w:tcPr>
            <w:tcW w:w="48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98" w:type="dxa"/>
            <w:gridSpan w:val="2"/>
          </w:tcPr>
          <w:p w:rsidR="001C0ACD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</w:p>
        </w:tc>
        <w:tc>
          <w:tcPr>
            <w:tcW w:w="1672" w:type="dxa"/>
            <w:gridSpan w:val="2"/>
          </w:tcPr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C0ACD" w:rsidRPr="00686F94" w:rsidRDefault="001C0ACD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Иванов Ю.В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.(ИНН </w:t>
            </w:r>
            <w:r w:rsidRPr="0018130D">
              <w:rPr>
                <w:sz w:val="16"/>
                <w:szCs w:val="16"/>
              </w:rPr>
              <w:t>691400177463</w:t>
            </w:r>
            <w:r>
              <w:rPr>
                <w:sz w:val="16"/>
                <w:szCs w:val="16"/>
              </w:rPr>
              <w:t>),</w:t>
            </w:r>
          </w:p>
          <w:p w:rsidR="001C0ACD" w:rsidRPr="001851E8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переулок, д.7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 Веселов А.В.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27096A">
              <w:rPr>
                <w:sz w:val="16"/>
                <w:szCs w:val="16"/>
              </w:rPr>
              <w:t>691400196628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:rsidR="001C0ACD" w:rsidRPr="001851E8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ул.Энгельса, д.23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Патрикеев А.В.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Default="001C0ACD" w:rsidP="002709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18130D">
              <w:rPr>
                <w:sz w:val="16"/>
                <w:szCs w:val="16"/>
              </w:rPr>
              <w:t>691400182350</w:t>
            </w:r>
            <w:r>
              <w:rPr>
                <w:sz w:val="16"/>
                <w:szCs w:val="16"/>
              </w:rPr>
              <w:t>)</w:t>
            </w:r>
          </w:p>
          <w:p w:rsidR="001C0ACD" w:rsidRPr="001851E8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Первомайская, д.41, кв.10</w:t>
            </w:r>
          </w:p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88721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9" w:history="1">
              <w:r w:rsidRPr="001851E8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2213"/>
        </w:trPr>
        <w:tc>
          <w:tcPr>
            <w:tcW w:w="48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4А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9204F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краны 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1C0ACD" w:rsidRPr="00686F94" w:rsidRDefault="001C0ACD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Больничный городок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</w:t>
            </w:r>
            <w:r w:rsidRPr="00686F94">
              <w:rPr>
                <w:sz w:val="16"/>
                <w:szCs w:val="16"/>
              </w:rPr>
              <w:t>краны</w:t>
            </w:r>
          </w:p>
        </w:tc>
        <w:tc>
          <w:tcPr>
            <w:tcW w:w="1672" w:type="dxa"/>
            <w:gridSpan w:val="2"/>
          </w:tcPr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1C0ACD" w:rsidRPr="00686F94" w:rsidRDefault="001C0ACD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1C0ACD" w:rsidRPr="00686F94" w:rsidRDefault="001C0ACD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C0ACD" w:rsidRPr="00686F94" w:rsidRDefault="001C0ACD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Садовая</w:t>
            </w:r>
          </w:p>
          <w:p w:rsidR="001C0ACD" w:rsidRPr="00686F94" w:rsidRDefault="001C0ACD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Заводское шоссе</w:t>
            </w:r>
          </w:p>
          <w:p w:rsidR="001C0ACD" w:rsidRPr="00686F94" w:rsidRDefault="001C0ACD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Старый Краностроительный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Иванов Ю.В.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18130D">
              <w:rPr>
                <w:sz w:val="16"/>
                <w:szCs w:val="16"/>
              </w:rPr>
              <w:t>691400177463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CD" w:rsidRPr="00686F94" w:rsidTr="00127F33">
        <w:trPr>
          <w:gridAfter w:val="1"/>
          <w:wAfter w:w="124" w:type="dxa"/>
          <w:trHeight w:val="1794"/>
        </w:trPr>
        <w:tc>
          <w:tcPr>
            <w:tcW w:w="48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4Б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Разина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Городская пол</w:t>
            </w:r>
            <w:r w:rsidRPr="00686F94">
              <w:rPr>
                <w:sz w:val="16"/>
                <w:szCs w:val="16"/>
              </w:rPr>
              <w:t>иклиника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Партизанская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</w:tc>
        <w:tc>
          <w:tcPr>
            <w:tcW w:w="1672" w:type="dxa"/>
            <w:gridSpan w:val="2"/>
          </w:tcPr>
          <w:p w:rsidR="001C0ACD" w:rsidRPr="00686F94" w:rsidRDefault="001C0ACD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Краност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ителей</w:t>
            </w:r>
          </w:p>
          <w:p w:rsidR="001C0ACD" w:rsidRPr="00686F94" w:rsidRDefault="001C0ACD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C0ACD" w:rsidRPr="00686F94" w:rsidRDefault="001C0ACD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Грацинского</w:t>
            </w:r>
          </w:p>
          <w:p w:rsidR="001C0ACD" w:rsidRPr="00686F94" w:rsidRDefault="001C0ACD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  <w:p w:rsidR="001C0ACD" w:rsidRPr="00686F94" w:rsidRDefault="001C0ACD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9817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Иванов Ю.В.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18130D">
              <w:rPr>
                <w:sz w:val="16"/>
                <w:szCs w:val="16"/>
              </w:rPr>
              <w:t>691400177463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C0ACD" w:rsidRPr="00686F94" w:rsidTr="00127F33">
        <w:trPr>
          <w:gridAfter w:val="1"/>
          <w:wAfter w:w="124" w:type="dxa"/>
          <w:trHeight w:val="64"/>
        </w:trPr>
        <w:tc>
          <w:tcPr>
            <w:tcW w:w="48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8" w:type="dxa"/>
            <w:gridSpan w:val="2"/>
          </w:tcPr>
          <w:p w:rsidR="001C0ACD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 –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 Новые Краны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722" w:type="dxa"/>
            <w:gridSpan w:val="3"/>
          </w:tcPr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Новый Краностроительный завод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енина</w:t>
            </w:r>
          </w:p>
          <w:p w:rsidR="001C0ACD" w:rsidRPr="00686F94" w:rsidRDefault="001C0ACD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Центральная</w:t>
            </w:r>
          </w:p>
        </w:tc>
        <w:tc>
          <w:tcPr>
            <w:tcW w:w="668" w:type="dxa"/>
            <w:gridSpan w:val="2"/>
          </w:tcPr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Лебедев А.Е.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1C0ACD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722747">
              <w:rPr>
                <w:sz w:val="16"/>
                <w:szCs w:val="16"/>
              </w:rPr>
              <w:t>691402897964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 Большевистская, д.9/16,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кв.100</w:t>
            </w:r>
          </w:p>
          <w:p w:rsidR="001C0ACD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Иванов Ю.В.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Pr="001851E8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18130D">
              <w:rPr>
                <w:sz w:val="16"/>
                <w:szCs w:val="16"/>
              </w:rPr>
              <w:t>691400177463</w:t>
            </w:r>
            <w:r>
              <w:rPr>
                <w:sz w:val="16"/>
                <w:szCs w:val="16"/>
              </w:rPr>
              <w:t>)</w:t>
            </w:r>
          </w:p>
          <w:p w:rsidR="001C0ACD" w:rsidRPr="001851E8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Севастопольский пер., д.7</w:t>
            </w:r>
          </w:p>
          <w:p w:rsidR="001C0ACD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Данильянц И. В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</w:p>
          <w:p w:rsidR="001C0ACD" w:rsidRPr="001851E8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F86558">
              <w:rPr>
                <w:sz w:val="16"/>
                <w:szCs w:val="16"/>
              </w:rPr>
              <w:t>691400221433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ул.Щорса, д.16</w:t>
            </w:r>
          </w:p>
          <w:p w:rsidR="001C0ACD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Патрикеев А.В.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1C0ACD" w:rsidRDefault="001C0ACD" w:rsidP="002709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18130D">
              <w:rPr>
                <w:sz w:val="16"/>
                <w:szCs w:val="16"/>
              </w:rPr>
              <w:t>691400182350</w:t>
            </w:r>
            <w:r>
              <w:rPr>
                <w:sz w:val="16"/>
                <w:szCs w:val="16"/>
              </w:rPr>
              <w:t>)</w:t>
            </w:r>
          </w:p>
          <w:p w:rsidR="001C0ACD" w:rsidRPr="001851E8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Первомайская, </w:t>
            </w:r>
          </w:p>
          <w:p w:rsidR="001C0ACD" w:rsidRPr="001851E8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д.41,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</w:t>
            </w:r>
          </w:p>
          <w:p w:rsidR="001C0ACD" w:rsidRPr="001851E8" w:rsidRDefault="001C0ACD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Виноградова Г.А.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(ИНН </w:t>
            </w:r>
            <w:r w:rsidRPr="00722747">
              <w:rPr>
                <w:sz w:val="16"/>
                <w:szCs w:val="16"/>
              </w:rPr>
              <w:t>691400418052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) ул.Республиканская, д.7,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0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3247"/>
        </w:trPr>
        <w:tc>
          <w:tcPr>
            <w:tcW w:w="48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7А</w:t>
            </w:r>
          </w:p>
        </w:tc>
        <w:tc>
          <w:tcPr>
            <w:tcW w:w="1598" w:type="dxa"/>
            <w:gridSpan w:val="2"/>
          </w:tcPr>
          <w:p w:rsidR="001C0ACD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Мебельный комбинат –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sz w:val="16"/>
                <w:szCs w:val="16"/>
              </w:rPr>
              <w:t xml:space="preserve"> Старые Краны</w:t>
            </w:r>
          </w:p>
        </w:tc>
        <w:tc>
          <w:tcPr>
            <w:tcW w:w="2722" w:type="dxa"/>
            <w:gridSpan w:val="3"/>
          </w:tcPr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краны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Больничный г</w:t>
            </w:r>
            <w:r w:rsidRPr="00727FB2">
              <w:rPr>
                <w:sz w:val="16"/>
                <w:szCs w:val="16"/>
              </w:rPr>
              <w:t>ородок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Пионерская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Садовая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Алексеева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727FB2">
              <w:rPr>
                <w:sz w:val="16"/>
                <w:szCs w:val="16"/>
              </w:rPr>
              <w:t>площадь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Гостиница «Ржев»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Ленина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Калининские </w:t>
            </w:r>
            <w:r w:rsidRPr="00727FB2">
              <w:rPr>
                <w:sz w:val="16"/>
                <w:szCs w:val="16"/>
              </w:rPr>
              <w:t>дома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Клуб РМЗ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Ржев-1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Завод РМЗ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 «Светофор»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Точка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1C0ACD" w:rsidRPr="00727FB2" w:rsidRDefault="001C0ACD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1C0ACD" w:rsidRPr="00727FB2" w:rsidRDefault="001C0ACD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1C0ACD" w:rsidRPr="00727FB2" w:rsidRDefault="001C0ACD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Заводское шоссе</w:t>
            </w:r>
          </w:p>
          <w:p w:rsidR="001C0ACD" w:rsidRPr="00727FB2" w:rsidRDefault="001C0ACD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Садовая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 Краностроителей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ул.Разина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Советская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площадь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Гостиница «Ржев»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л.Ленина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Калининские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дома</w:t>
            </w:r>
          </w:p>
          <w:p w:rsidR="001C0ACD" w:rsidRPr="00727FB2" w:rsidRDefault="001C0ACD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1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1067"/>
        </w:trPr>
        <w:tc>
          <w:tcPr>
            <w:tcW w:w="48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7Б</w:t>
            </w:r>
          </w:p>
        </w:tc>
        <w:tc>
          <w:tcPr>
            <w:tcW w:w="1598" w:type="dxa"/>
            <w:gridSpan w:val="2"/>
          </w:tcPr>
          <w:p w:rsidR="001C0ACD" w:rsidRPr="00727FB2" w:rsidRDefault="001C0ACD" w:rsidP="00727FB2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Нов</w:t>
            </w:r>
            <w:r>
              <w:rPr>
                <w:sz w:val="16"/>
                <w:szCs w:val="16"/>
              </w:rPr>
              <w:t>ые</w:t>
            </w:r>
            <w:r w:rsidRPr="00727FB2">
              <w:rPr>
                <w:sz w:val="16"/>
                <w:szCs w:val="16"/>
              </w:rPr>
              <w:t xml:space="preserve"> Краны</w:t>
            </w:r>
            <w:r>
              <w:rPr>
                <w:sz w:val="16"/>
                <w:szCs w:val="16"/>
              </w:rPr>
              <w:t xml:space="preserve"> –Садовый кооператив </w:t>
            </w:r>
            <w:r w:rsidRPr="00727FB2">
              <w:rPr>
                <w:sz w:val="16"/>
                <w:szCs w:val="16"/>
              </w:rPr>
              <w:t>Волга (с 1 мая по 1 октября)</w:t>
            </w:r>
          </w:p>
        </w:tc>
        <w:tc>
          <w:tcPr>
            <w:tcW w:w="2722" w:type="dxa"/>
            <w:gridSpan w:val="3"/>
          </w:tcPr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Новый Краностроительный завод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Садовая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Калининские дома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Клуб РМЗ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Ржев-1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Завод РМЗ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 «Светофор»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Кирпичный завод</w:t>
            </w:r>
          </w:p>
          <w:p w:rsidR="001C0ACD" w:rsidRPr="00727FB2" w:rsidRDefault="001C0ACD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Точка</w:t>
            </w:r>
          </w:p>
          <w:p w:rsidR="001C0ACD" w:rsidRPr="00727FB2" w:rsidRDefault="001C0ACD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 xml:space="preserve"> Мебельный комбинат</w:t>
            </w:r>
          </w:p>
          <w:p w:rsidR="001C0ACD" w:rsidRPr="00727FB2" w:rsidRDefault="001C0ACD" w:rsidP="00727FB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 Садовый кооператив Волга</w:t>
            </w:r>
          </w:p>
        </w:tc>
        <w:tc>
          <w:tcPr>
            <w:tcW w:w="1672" w:type="dxa"/>
            <w:gridSpan w:val="2"/>
          </w:tcPr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Ленина</w:t>
            </w:r>
          </w:p>
          <w:p w:rsidR="001C0ACD" w:rsidRPr="00727FB2" w:rsidRDefault="001C0ACD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C0ACD" w:rsidRPr="00727FB2" w:rsidRDefault="001C0ACD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Садовый кооператив Волга</w:t>
            </w: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2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1268"/>
        </w:trPr>
        <w:tc>
          <w:tcPr>
            <w:tcW w:w="48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13.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98" w:type="dxa"/>
            <w:gridSpan w:val="2"/>
          </w:tcPr>
          <w:p w:rsidR="001C0ACD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 42</w:t>
            </w:r>
          </w:p>
        </w:tc>
        <w:tc>
          <w:tcPr>
            <w:tcW w:w="2722" w:type="dxa"/>
            <w:gridSpan w:val="3"/>
          </w:tcPr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л.Мира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рынок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ПТУ-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672" w:type="dxa"/>
            <w:gridSpan w:val="2"/>
          </w:tcPr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1C0ACD" w:rsidRPr="00EC6DC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EC6DC4">
              <w:rPr>
                <w:sz w:val="16"/>
                <w:szCs w:val="16"/>
              </w:rPr>
              <w:t>ул.Б.Спасская</w:t>
            </w:r>
          </w:p>
          <w:p w:rsidR="001C0ACD" w:rsidRPr="00EC6DC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ул.Ленина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ул.Н.Головни</w:t>
            </w: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Белоногов С.А.</w:t>
            </w:r>
          </w:p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F86558">
              <w:rPr>
                <w:sz w:val="16"/>
                <w:szCs w:val="16"/>
              </w:rPr>
              <w:t>691400780400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Алексеева, д.10, квартал 208</w:t>
            </w:r>
          </w:p>
        </w:tc>
      </w:tr>
      <w:tr w:rsidR="001C0ACD" w:rsidRPr="00686F94" w:rsidTr="00127F33">
        <w:trPr>
          <w:gridAfter w:val="1"/>
          <w:wAfter w:w="124" w:type="dxa"/>
          <w:trHeight w:val="3102"/>
        </w:trPr>
        <w:tc>
          <w:tcPr>
            <w:tcW w:w="48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EC6DC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Хорошево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C0ACD" w:rsidRPr="00686F94" w:rsidRDefault="001C0ACD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  <w:p w:rsidR="001C0ACD" w:rsidRPr="00686F94" w:rsidRDefault="001C0ACD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Патрикеев А.В.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Default="001C0ACD" w:rsidP="002709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18130D">
              <w:rPr>
                <w:sz w:val="16"/>
                <w:szCs w:val="16"/>
              </w:rPr>
              <w:t>691400182350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Первомайская,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3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3102"/>
        </w:trPr>
        <w:tc>
          <w:tcPr>
            <w:tcW w:w="48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D10F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E66EF9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Верхний Бор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1C0ACD" w:rsidRPr="00103D7B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Верхний Бор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1C0ACD" w:rsidRDefault="001C0ACD" w:rsidP="00E66EF9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1C0ACD" w:rsidRPr="00686F94" w:rsidRDefault="001C0ACD" w:rsidP="00103D7B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1C0ACD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Верхний Бор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C0ACD" w:rsidRPr="00686F94" w:rsidRDefault="001C0ACD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14,6/14,6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C0ACD" w:rsidRPr="00E66EF9" w:rsidRDefault="001C0ACD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Default="001C0ACD" w:rsidP="002709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Патрикеев А.В.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0ACD" w:rsidRDefault="001C0ACD" w:rsidP="002709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18130D">
              <w:rPr>
                <w:sz w:val="16"/>
                <w:szCs w:val="16"/>
              </w:rPr>
              <w:t>691400182350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Первомайская,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4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2796"/>
        </w:trPr>
        <w:tc>
          <w:tcPr>
            <w:tcW w:w="48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6F28B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>Хорошево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1C0ACD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Челюскинцев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Советская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 3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</w:t>
            </w:r>
            <w:r>
              <w:rPr>
                <w:sz w:val="16"/>
                <w:szCs w:val="16"/>
              </w:rPr>
              <w:t>о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Челюскинцев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Б.Спасская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Калинина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1C0ACD" w:rsidRPr="00686F94" w:rsidRDefault="001C0ACD" w:rsidP="00103D7B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7,1/7,0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88721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5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1965"/>
        </w:trPr>
        <w:tc>
          <w:tcPr>
            <w:tcW w:w="48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6F28B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>РТС</w:t>
            </w:r>
          </w:p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РТС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АТЭ-3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Зубцовское шоссе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Горького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Калинина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Партизанская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 Ленина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Калининские дома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1C0ACD" w:rsidRPr="00686F94" w:rsidRDefault="001C0ACD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1C0ACD" w:rsidRDefault="001C0ACD" w:rsidP="00127F3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127F33">
              <w:rPr>
                <w:sz w:val="16"/>
                <w:szCs w:val="16"/>
              </w:rPr>
              <w:t>Мебельный комбинат</w:t>
            </w:r>
          </w:p>
          <w:p w:rsidR="001C0ACD" w:rsidRDefault="001C0ACD" w:rsidP="00127F3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1C0ACD" w:rsidRPr="00127F33" w:rsidRDefault="001C0ACD" w:rsidP="00127F3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РТС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Калининские дома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Ленинградское шоссе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</w:p>
          <w:p w:rsidR="001C0ACD" w:rsidRPr="00686F94" w:rsidRDefault="001C0ACD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Осташковский проезд</w:t>
            </w:r>
          </w:p>
          <w:p w:rsidR="001C0ACD" w:rsidRPr="00103D7B" w:rsidRDefault="001C0ACD" w:rsidP="00103D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Осташковское шоссе</w:t>
            </w:r>
          </w:p>
        </w:tc>
        <w:tc>
          <w:tcPr>
            <w:tcW w:w="668" w:type="dxa"/>
            <w:gridSpan w:val="2"/>
          </w:tcPr>
          <w:p w:rsidR="001C0ACD" w:rsidRPr="00686F94" w:rsidRDefault="001C0ACD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10,0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- 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88721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6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1574"/>
        </w:trPr>
        <w:tc>
          <w:tcPr>
            <w:tcW w:w="48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5D3B0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5D3B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Хлебозавод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–Новый Краностроительный завод</w:t>
            </w:r>
          </w:p>
        </w:tc>
        <w:tc>
          <w:tcPr>
            <w:tcW w:w="2722" w:type="dxa"/>
            <w:gridSpan w:val="3"/>
          </w:tcPr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Новый Краностроительный завод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магазин</w:t>
            </w:r>
            <w:r w:rsidRPr="00686F94">
              <w:rPr>
                <w:color w:val="000000"/>
                <w:sz w:val="16"/>
                <w:szCs w:val="16"/>
              </w:rPr>
              <w:t xml:space="preserve">  Спартак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Советская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ул.Лени</w:t>
            </w:r>
            <w:r w:rsidRPr="00686F94">
              <w:rPr>
                <w:color w:val="000000"/>
                <w:sz w:val="16"/>
                <w:szCs w:val="16"/>
              </w:rPr>
              <w:t>на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Пл.Мира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Вокзал Ржев-2</w:t>
            </w:r>
          </w:p>
          <w:p w:rsidR="001C0ACD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Хлебозавод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1C0ACD" w:rsidRPr="00686F94" w:rsidRDefault="001C0ACD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Хлебозавод</w:t>
            </w:r>
          </w:p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  <w:gridSpan w:val="2"/>
          </w:tcPr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AD2A5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7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127F33">
        <w:trPr>
          <w:gridAfter w:val="1"/>
          <w:wAfter w:w="124" w:type="dxa"/>
          <w:trHeight w:val="3390"/>
        </w:trPr>
        <w:tc>
          <w:tcPr>
            <w:tcW w:w="480" w:type="dxa"/>
          </w:tcPr>
          <w:p w:rsidR="001C0ACD" w:rsidRPr="00686F94" w:rsidRDefault="001C0ACD" w:rsidP="005D3B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598" w:type="dxa"/>
            <w:gridSpan w:val="2"/>
          </w:tcPr>
          <w:p w:rsidR="001C0ACD" w:rsidRPr="00686F94" w:rsidRDefault="001C0ACD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Склад - 40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Мясокомбин</w:t>
            </w:r>
            <w:r>
              <w:rPr>
                <w:color w:val="000000"/>
                <w:sz w:val="16"/>
                <w:szCs w:val="16"/>
              </w:rPr>
              <w:t>ат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АТЭ-3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10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</w:t>
            </w:r>
            <w:r>
              <w:rPr>
                <w:color w:val="000000"/>
                <w:sz w:val="16"/>
                <w:szCs w:val="16"/>
              </w:rPr>
              <w:t>ая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Поликлиника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Карусели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Калининские дома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РМЗ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Ржев - 1</w:t>
            </w:r>
          </w:p>
          <w:p w:rsidR="001C0ACD" w:rsidRDefault="001C0ACD" w:rsidP="00127F33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Склад – 40 </w:t>
            </w:r>
          </w:p>
          <w:p w:rsidR="001C0ACD" w:rsidRPr="00127F33" w:rsidRDefault="001C0ACD" w:rsidP="00127F3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Зубцовское шоссе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Грацинского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1C0ACD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 Ленина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Ленинградское шоссе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1C0ACD" w:rsidRPr="00686F94" w:rsidRDefault="001C0ACD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</w:t>
            </w:r>
          </w:p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0" w:type="dxa"/>
            <w:gridSpan w:val="2"/>
          </w:tcPr>
          <w:p w:rsidR="001C0ACD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Белоногов С.А.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1C0ACD" w:rsidRPr="00F07925" w:rsidRDefault="001C0ACD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(ИНН </w:t>
            </w:r>
            <w:r w:rsidRPr="00F86558">
              <w:rPr>
                <w:sz w:val="16"/>
                <w:szCs w:val="16"/>
              </w:rPr>
              <w:t>691400780400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, ул.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Алексеева, д.10, квартал 208</w:t>
            </w:r>
          </w:p>
          <w:p w:rsidR="001C0ACD" w:rsidRPr="00686F94" w:rsidRDefault="001C0ACD" w:rsidP="00336A6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1C0ACD" w:rsidRPr="00686F94" w:rsidTr="00127F33">
        <w:trPr>
          <w:gridAfter w:val="1"/>
          <w:wAfter w:w="124" w:type="dxa"/>
          <w:trHeight w:val="1574"/>
        </w:trPr>
        <w:tc>
          <w:tcPr>
            <w:tcW w:w="480" w:type="dxa"/>
          </w:tcPr>
          <w:p w:rsidR="001C0ACD" w:rsidRDefault="001C0ACD" w:rsidP="006D242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616" w:type="dxa"/>
            <w:gridSpan w:val="2"/>
          </w:tcPr>
          <w:p w:rsidR="001C0ACD" w:rsidRPr="00112B62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8" w:type="dxa"/>
            <w:gridSpan w:val="2"/>
          </w:tcPr>
          <w:p w:rsidR="001C0ACD" w:rsidRDefault="001C0ACD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 –</w:t>
            </w:r>
          </w:p>
          <w:p w:rsidR="001C0ACD" w:rsidRDefault="001C0ACD" w:rsidP="006D2428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 Новые Краны</w:t>
            </w:r>
            <w:r>
              <w:rPr>
                <w:sz w:val="16"/>
                <w:szCs w:val="16"/>
              </w:rPr>
              <w:t xml:space="preserve"> (через «Захолынский район»)</w:t>
            </w:r>
          </w:p>
        </w:tc>
        <w:tc>
          <w:tcPr>
            <w:tcW w:w="2722" w:type="dxa"/>
            <w:gridSpan w:val="3"/>
          </w:tcPr>
          <w:p w:rsidR="001C0ACD" w:rsidRPr="00686F94" w:rsidRDefault="001C0ACD" w:rsidP="002D3C7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</w:p>
          <w:p w:rsidR="001C0ACD" w:rsidRDefault="001C0ACD" w:rsidP="002D3C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Магазин «Спартак»</w:t>
            </w:r>
          </w:p>
          <w:p w:rsidR="001C0ACD" w:rsidRDefault="001C0ACD" w:rsidP="002D3C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Трудовая</w:t>
            </w:r>
          </w:p>
          <w:p w:rsidR="001C0ACD" w:rsidRDefault="001C0ACD" w:rsidP="002D3C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Никиты Головни</w:t>
            </w:r>
          </w:p>
          <w:p w:rsidR="001C0ACD" w:rsidRDefault="001C0ACD" w:rsidP="002D3C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Ржевский технологический колледж</w:t>
            </w:r>
          </w:p>
          <w:p w:rsidR="001C0ACD" w:rsidRDefault="001C0ACD" w:rsidP="002D3C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Дом престарелых</w:t>
            </w:r>
          </w:p>
          <w:p w:rsidR="001C0ACD" w:rsidRDefault="001C0ACD" w:rsidP="002D3C7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1C0ACD" w:rsidRPr="00686F94" w:rsidRDefault="001C0ACD" w:rsidP="002D3C7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1C0ACD" w:rsidRPr="00686F94" w:rsidRDefault="001C0ACD" w:rsidP="002D3C7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1C0ACD" w:rsidRPr="00686F94" w:rsidRDefault="001C0ACD" w:rsidP="002D3C7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1C0ACD" w:rsidRPr="00686F94" w:rsidRDefault="001C0ACD" w:rsidP="002D3C7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1C0ACD" w:rsidRPr="00686F94" w:rsidRDefault="001C0ACD" w:rsidP="002D3C7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1C0ACD" w:rsidRPr="00686F94" w:rsidRDefault="001C0ACD" w:rsidP="002D3C73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1C0ACD" w:rsidRPr="00686F94" w:rsidRDefault="001C0ACD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1C0ACD" w:rsidRPr="00686F94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1C0ACD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Большевистская</w:t>
            </w:r>
          </w:p>
          <w:p w:rsidR="001C0ACD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Лесной переулок</w:t>
            </w:r>
          </w:p>
          <w:p w:rsidR="001C0ACD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Трудовая</w:t>
            </w:r>
          </w:p>
          <w:p w:rsidR="001C0ACD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Севастопольская</w:t>
            </w:r>
          </w:p>
          <w:p w:rsidR="001C0ACD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Захолынский пр.</w:t>
            </w:r>
          </w:p>
          <w:p w:rsidR="001C0ACD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Котовского</w:t>
            </w:r>
          </w:p>
          <w:p w:rsidR="001C0ACD" w:rsidRPr="00686F94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Никиты Головни-</w:t>
            </w:r>
          </w:p>
          <w:p w:rsidR="001C0ACD" w:rsidRPr="00686F94" w:rsidRDefault="001C0ACD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1C0ACD" w:rsidRPr="00686F94" w:rsidRDefault="001C0ACD" w:rsidP="00127F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1C0ACD" w:rsidRPr="00686F94" w:rsidRDefault="001C0ACD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1C0ACD" w:rsidRPr="00686F94" w:rsidRDefault="001C0ACD" w:rsidP="006D2428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Центральная</w:t>
            </w:r>
          </w:p>
        </w:tc>
        <w:tc>
          <w:tcPr>
            <w:tcW w:w="668" w:type="dxa"/>
            <w:gridSpan w:val="2"/>
          </w:tcPr>
          <w:p w:rsidR="001C0ACD" w:rsidRDefault="001C0ACD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8,2</w:t>
            </w:r>
          </w:p>
        </w:tc>
        <w:tc>
          <w:tcPr>
            <w:tcW w:w="144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  <w:gridSpan w:val="2"/>
          </w:tcPr>
          <w:p w:rsidR="001C0ACD" w:rsidRPr="00686F94" w:rsidRDefault="001C0ACD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0" w:type="dxa"/>
            <w:gridSpan w:val="2"/>
          </w:tcPr>
          <w:p w:rsidR="001C0ACD" w:rsidRDefault="001C0ACD" w:rsidP="0018130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887211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МУП «Автотранс» г. Ржева</w:t>
            </w:r>
          </w:p>
          <w:p w:rsidR="001C0ACD" w:rsidRPr="00F07925" w:rsidRDefault="001C0ACD" w:rsidP="001813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(ИНН </w:t>
            </w:r>
            <w:r w:rsidRPr="0018130D">
              <w:rPr>
                <w:sz w:val="16"/>
                <w:szCs w:val="16"/>
              </w:rPr>
              <w:t>6914010644</w:t>
            </w:r>
            <w:r>
              <w:rPr>
                <w:sz w:val="16"/>
                <w:szCs w:val="16"/>
              </w:rPr>
              <w:t>)</w:t>
            </w:r>
          </w:p>
          <w:p w:rsidR="001C0ACD" w:rsidRPr="00686F94" w:rsidRDefault="001C0ACD" w:rsidP="001B333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8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1C0ACD" w:rsidRPr="00686F94" w:rsidTr="003A6EB8">
        <w:trPr>
          <w:trHeight w:val="522"/>
        </w:trPr>
        <w:tc>
          <w:tcPr>
            <w:tcW w:w="480" w:type="dxa"/>
            <w:tcBorders>
              <w:left w:val="nil"/>
              <w:bottom w:val="nil"/>
              <w:right w:val="nil"/>
            </w:tcBorders>
          </w:tcPr>
          <w:p w:rsidR="001C0ACD" w:rsidRPr="00686F94" w:rsidRDefault="001C0ACD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0" w:type="dxa"/>
            <w:gridSpan w:val="24"/>
            <w:tcBorders>
              <w:left w:val="nil"/>
              <w:bottom w:val="nil"/>
              <w:right w:val="nil"/>
            </w:tcBorders>
            <w:vAlign w:val="bottom"/>
          </w:tcPr>
          <w:p w:rsidR="001C0ACD" w:rsidRPr="00686F94" w:rsidRDefault="001C0ACD" w:rsidP="003A6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* - по истечении срока действия договора регулярные перевозки осуществляются по нерегулируемым тарифам.</w:t>
            </w:r>
          </w:p>
        </w:tc>
      </w:tr>
    </w:tbl>
    <w:p w:rsidR="001C0ACD" w:rsidRPr="004A6406" w:rsidRDefault="001C0ACD" w:rsidP="003A6EB8"/>
    <w:sectPr w:rsidR="001C0ACD" w:rsidRPr="004A6406" w:rsidSect="003A6195">
      <w:pgSz w:w="16838" w:h="11906" w:orient="landscape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67F8"/>
    <w:multiLevelType w:val="hybridMultilevel"/>
    <w:tmpl w:val="26BA0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67CDA"/>
    <w:multiLevelType w:val="hybridMultilevel"/>
    <w:tmpl w:val="12EC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009"/>
    <w:rsid w:val="00000C78"/>
    <w:rsid w:val="000018B5"/>
    <w:rsid w:val="00002C06"/>
    <w:rsid w:val="00023FB6"/>
    <w:rsid w:val="000273CD"/>
    <w:rsid w:val="00030284"/>
    <w:rsid w:val="00031B24"/>
    <w:rsid w:val="000342AA"/>
    <w:rsid w:val="00042412"/>
    <w:rsid w:val="000518C1"/>
    <w:rsid w:val="00053829"/>
    <w:rsid w:val="00074E8B"/>
    <w:rsid w:val="00074F89"/>
    <w:rsid w:val="000906F1"/>
    <w:rsid w:val="00095877"/>
    <w:rsid w:val="000A4ADF"/>
    <w:rsid w:val="000A4CAE"/>
    <w:rsid w:val="000A614E"/>
    <w:rsid w:val="000B68D0"/>
    <w:rsid w:val="000C6FE2"/>
    <w:rsid w:val="000E135D"/>
    <w:rsid w:val="000E68B7"/>
    <w:rsid w:val="000F6A43"/>
    <w:rsid w:val="00101FAA"/>
    <w:rsid w:val="001030C3"/>
    <w:rsid w:val="00103D7B"/>
    <w:rsid w:val="00107874"/>
    <w:rsid w:val="00112B62"/>
    <w:rsid w:val="00127F33"/>
    <w:rsid w:val="00131FC1"/>
    <w:rsid w:val="0013335C"/>
    <w:rsid w:val="00136305"/>
    <w:rsid w:val="001364AF"/>
    <w:rsid w:val="001427D0"/>
    <w:rsid w:val="00144367"/>
    <w:rsid w:val="0015295C"/>
    <w:rsid w:val="00156073"/>
    <w:rsid w:val="001730A7"/>
    <w:rsid w:val="001762DE"/>
    <w:rsid w:val="00180159"/>
    <w:rsid w:val="0018130D"/>
    <w:rsid w:val="001851E8"/>
    <w:rsid w:val="0018559C"/>
    <w:rsid w:val="00187EF8"/>
    <w:rsid w:val="001B333C"/>
    <w:rsid w:val="001B5968"/>
    <w:rsid w:val="001B622F"/>
    <w:rsid w:val="001C0ACD"/>
    <w:rsid w:val="001C69F5"/>
    <w:rsid w:val="001D28E3"/>
    <w:rsid w:val="001E17AE"/>
    <w:rsid w:val="001E273A"/>
    <w:rsid w:val="001E46C5"/>
    <w:rsid w:val="001F476E"/>
    <w:rsid w:val="00201142"/>
    <w:rsid w:val="00202EE7"/>
    <w:rsid w:val="002032F2"/>
    <w:rsid w:val="002227D9"/>
    <w:rsid w:val="00226AD0"/>
    <w:rsid w:val="00226B1B"/>
    <w:rsid w:val="00233AAD"/>
    <w:rsid w:val="00235604"/>
    <w:rsid w:val="0023635E"/>
    <w:rsid w:val="00237427"/>
    <w:rsid w:val="00242933"/>
    <w:rsid w:val="00242CF3"/>
    <w:rsid w:val="002434A7"/>
    <w:rsid w:val="00245D7B"/>
    <w:rsid w:val="00250F20"/>
    <w:rsid w:val="0027096A"/>
    <w:rsid w:val="0027463B"/>
    <w:rsid w:val="002762E4"/>
    <w:rsid w:val="0028756E"/>
    <w:rsid w:val="002966A4"/>
    <w:rsid w:val="002A2C58"/>
    <w:rsid w:val="002B15C1"/>
    <w:rsid w:val="002B3073"/>
    <w:rsid w:val="002C518D"/>
    <w:rsid w:val="002C5AEC"/>
    <w:rsid w:val="002D1C90"/>
    <w:rsid w:val="002D3C73"/>
    <w:rsid w:val="002D620D"/>
    <w:rsid w:val="002E23E0"/>
    <w:rsid w:val="002E2A92"/>
    <w:rsid w:val="002E32BA"/>
    <w:rsid w:val="002F183E"/>
    <w:rsid w:val="002F7AE2"/>
    <w:rsid w:val="00316DEB"/>
    <w:rsid w:val="003208E6"/>
    <w:rsid w:val="00320968"/>
    <w:rsid w:val="00326E9D"/>
    <w:rsid w:val="003334C4"/>
    <w:rsid w:val="00336A6D"/>
    <w:rsid w:val="003400B3"/>
    <w:rsid w:val="0034076C"/>
    <w:rsid w:val="00342F92"/>
    <w:rsid w:val="00344CE2"/>
    <w:rsid w:val="00355DD4"/>
    <w:rsid w:val="003606DE"/>
    <w:rsid w:val="00362C19"/>
    <w:rsid w:val="00372F9D"/>
    <w:rsid w:val="00376E34"/>
    <w:rsid w:val="00385A0F"/>
    <w:rsid w:val="0039012B"/>
    <w:rsid w:val="003A27E0"/>
    <w:rsid w:val="003A6195"/>
    <w:rsid w:val="003A6EB8"/>
    <w:rsid w:val="003B1908"/>
    <w:rsid w:val="003C22C0"/>
    <w:rsid w:val="003D48D0"/>
    <w:rsid w:val="003D77A0"/>
    <w:rsid w:val="003E2612"/>
    <w:rsid w:val="003E39BD"/>
    <w:rsid w:val="003E7825"/>
    <w:rsid w:val="00407BA7"/>
    <w:rsid w:val="00407C43"/>
    <w:rsid w:val="004260DE"/>
    <w:rsid w:val="0043355B"/>
    <w:rsid w:val="004602B4"/>
    <w:rsid w:val="00460C99"/>
    <w:rsid w:val="004830BE"/>
    <w:rsid w:val="00484721"/>
    <w:rsid w:val="00484A3E"/>
    <w:rsid w:val="00487FD6"/>
    <w:rsid w:val="004A35BF"/>
    <w:rsid w:val="004A4BE7"/>
    <w:rsid w:val="004A6406"/>
    <w:rsid w:val="004C1131"/>
    <w:rsid w:val="004C1A98"/>
    <w:rsid w:val="004D2373"/>
    <w:rsid w:val="004E5C13"/>
    <w:rsid w:val="00512CD6"/>
    <w:rsid w:val="00534508"/>
    <w:rsid w:val="00535EE0"/>
    <w:rsid w:val="005402A1"/>
    <w:rsid w:val="00542649"/>
    <w:rsid w:val="005436F9"/>
    <w:rsid w:val="0054568E"/>
    <w:rsid w:val="00551D1B"/>
    <w:rsid w:val="005572A6"/>
    <w:rsid w:val="00557577"/>
    <w:rsid w:val="00557ACF"/>
    <w:rsid w:val="0056499E"/>
    <w:rsid w:val="00572F93"/>
    <w:rsid w:val="00582741"/>
    <w:rsid w:val="00590B7F"/>
    <w:rsid w:val="00594E54"/>
    <w:rsid w:val="00595225"/>
    <w:rsid w:val="005A28F0"/>
    <w:rsid w:val="005A3799"/>
    <w:rsid w:val="005C10A6"/>
    <w:rsid w:val="005C6F25"/>
    <w:rsid w:val="005D15BB"/>
    <w:rsid w:val="005D27BB"/>
    <w:rsid w:val="005D3B05"/>
    <w:rsid w:val="005E3F6A"/>
    <w:rsid w:val="005F2A69"/>
    <w:rsid w:val="005F61CB"/>
    <w:rsid w:val="005F74D2"/>
    <w:rsid w:val="006160AE"/>
    <w:rsid w:val="006206EB"/>
    <w:rsid w:val="0062664B"/>
    <w:rsid w:val="006269F6"/>
    <w:rsid w:val="00626FBE"/>
    <w:rsid w:val="006310A9"/>
    <w:rsid w:val="00631588"/>
    <w:rsid w:val="00641281"/>
    <w:rsid w:val="00642223"/>
    <w:rsid w:val="0064626F"/>
    <w:rsid w:val="00650215"/>
    <w:rsid w:val="0065048D"/>
    <w:rsid w:val="00661B85"/>
    <w:rsid w:val="00662009"/>
    <w:rsid w:val="0068382C"/>
    <w:rsid w:val="006865EA"/>
    <w:rsid w:val="00686F94"/>
    <w:rsid w:val="00696618"/>
    <w:rsid w:val="006A488B"/>
    <w:rsid w:val="006A52B1"/>
    <w:rsid w:val="006B4B42"/>
    <w:rsid w:val="006C6168"/>
    <w:rsid w:val="006C63DC"/>
    <w:rsid w:val="006D2428"/>
    <w:rsid w:val="006D63A3"/>
    <w:rsid w:val="006E0199"/>
    <w:rsid w:val="006E1F32"/>
    <w:rsid w:val="006E4FAC"/>
    <w:rsid w:val="006E7383"/>
    <w:rsid w:val="006F28BD"/>
    <w:rsid w:val="006F2A99"/>
    <w:rsid w:val="006F3089"/>
    <w:rsid w:val="006F53FF"/>
    <w:rsid w:val="00700D64"/>
    <w:rsid w:val="00711FF8"/>
    <w:rsid w:val="007168E9"/>
    <w:rsid w:val="00722747"/>
    <w:rsid w:val="00727FB2"/>
    <w:rsid w:val="007355BC"/>
    <w:rsid w:val="00740FBC"/>
    <w:rsid w:val="0074765B"/>
    <w:rsid w:val="00767942"/>
    <w:rsid w:val="0077276A"/>
    <w:rsid w:val="00775C64"/>
    <w:rsid w:val="007806B1"/>
    <w:rsid w:val="0078638F"/>
    <w:rsid w:val="00795E42"/>
    <w:rsid w:val="00797DC3"/>
    <w:rsid w:val="007A4B61"/>
    <w:rsid w:val="007B080B"/>
    <w:rsid w:val="007B2FD1"/>
    <w:rsid w:val="007B48DB"/>
    <w:rsid w:val="007C5DB3"/>
    <w:rsid w:val="007D30FD"/>
    <w:rsid w:val="007D58F9"/>
    <w:rsid w:val="007D5EEA"/>
    <w:rsid w:val="007D6EE1"/>
    <w:rsid w:val="007F0C81"/>
    <w:rsid w:val="007F6093"/>
    <w:rsid w:val="00813F87"/>
    <w:rsid w:val="0082695F"/>
    <w:rsid w:val="00835299"/>
    <w:rsid w:val="0083543B"/>
    <w:rsid w:val="008470E9"/>
    <w:rsid w:val="00855ABB"/>
    <w:rsid w:val="008605C6"/>
    <w:rsid w:val="00866AA3"/>
    <w:rsid w:val="00872C80"/>
    <w:rsid w:val="008804E1"/>
    <w:rsid w:val="008864F3"/>
    <w:rsid w:val="00887211"/>
    <w:rsid w:val="008910B9"/>
    <w:rsid w:val="00892359"/>
    <w:rsid w:val="008B57BF"/>
    <w:rsid w:val="008B6E19"/>
    <w:rsid w:val="008E77DD"/>
    <w:rsid w:val="008F46C5"/>
    <w:rsid w:val="00902382"/>
    <w:rsid w:val="00902580"/>
    <w:rsid w:val="00915C14"/>
    <w:rsid w:val="00920105"/>
    <w:rsid w:val="009204F4"/>
    <w:rsid w:val="0093314A"/>
    <w:rsid w:val="00935BCC"/>
    <w:rsid w:val="00941B58"/>
    <w:rsid w:val="009420F8"/>
    <w:rsid w:val="00945C78"/>
    <w:rsid w:val="00960A6B"/>
    <w:rsid w:val="00965D93"/>
    <w:rsid w:val="00970755"/>
    <w:rsid w:val="00971522"/>
    <w:rsid w:val="00981728"/>
    <w:rsid w:val="00985743"/>
    <w:rsid w:val="00992FCE"/>
    <w:rsid w:val="009A22CD"/>
    <w:rsid w:val="009A3A32"/>
    <w:rsid w:val="009A5171"/>
    <w:rsid w:val="009B29B4"/>
    <w:rsid w:val="009B62D9"/>
    <w:rsid w:val="009C0CD4"/>
    <w:rsid w:val="009C7472"/>
    <w:rsid w:val="009D315F"/>
    <w:rsid w:val="009D4360"/>
    <w:rsid w:val="009D4BA0"/>
    <w:rsid w:val="009F0C88"/>
    <w:rsid w:val="009F43A4"/>
    <w:rsid w:val="009F7B42"/>
    <w:rsid w:val="00A02304"/>
    <w:rsid w:val="00A0443D"/>
    <w:rsid w:val="00A0566D"/>
    <w:rsid w:val="00A23813"/>
    <w:rsid w:val="00A24A4F"/>
    <w:rsid w:val="00A269AA"/>
    <w:rsid w:val="00A343E8"/>
    <w:rsid w:val="00A4466A"/>
    <w:rsid w:val="00A51C64"/>
    <w:rsid w:val="00A64CB3"/>
    <w:rsid w:val="00A72DA7"/>
    <w:rsid w:val="00A77CC2"/>
    <w:rsid w:val="00A82F91"/>
    <w:rsid w:val="00A84FB0"/>
    <w:rsid w:val="00A91304"/>
    <w:rsid w:val="00A93CD7"/>
    <w:rsid w:val="00A958FB"/>
    <w:rsid w:val="00AA14FF"/>
    <w:rsid w:val="00AA2467"/>
    <w:rsid w:val="00AA28FA"/>
    <w:rsid w:val="00AB193B"/>
    <w:rsid w:val="00AB3D00"/>
    <w:rsid w:val="00AB6CA4"/>
    <w:rsid w:val="00AC53E3"/>
    <w:rsid w:val="00AC6282"/>
    <w:rsid w:val="00AD05EB"/>
    <w:rsid w:val="00AD2A5C"/>
    <w:rsid w:val="00AD7082"/>
    <w:rsid w:val="00AE021A"/>
    <w:rsid w:val="00AE410A"/>
    <w:rsid w:val="00AE4978"/>
    <w:rsid w:val="00AF0408"/>
    <w:rsid w:val="00AF6E92"/>
    <w:rsid w:val="00B00726"/>
    <w:rsid w:val="00B07047"/>
    <w:rsid w:val="00B0729B"/>
    <w:rsid w:val="00B07527"/>
    <w:rsid w:val="00B30964"/>
    <w:rsid w:val="00B33160"/>
    <w:rsid w:val="00B372EE"/>
    <w:rsid w:val="00B66D6D"/>
    <w:rsid w:val="00B83AFB"/>
    <w:rsid w:val="00B919BA"/>
    <w:rsid w:val="00BB73A6"/>
    <w:rsid w:val="00BC4ED4"/>
    <w:rsid w:val="00BC5420"/>
    <w:rsid w:val="00BD752D"/>
    <w:rsid w:val="00BE270C"/>
    <w:rsid w:val="00BF02FF"/>
    <w:rsid w:val="00BF33F8"/>
    <w:rsid w:val="00BF7794"/>
    <w:rsid w:val="00C225C7"/>
    <w:rsid w:val="00C2691C"/>
    <w:rsid w:val="00C275BA"/>
    <w:rsid w:val="00C306EB"/>
    <w:rsid w:val="00C346CB"/>
    <w:rsid w:val="00C34A43"/>
    <w:rsid w:val="00C41E20"/>
    <w:rsid w:val="00C45FFE"/>
    <w:rsid w:val="00C4694D"/>
    <w:rsid w:val="00C62AAC"/>
    <w:rsid w:val="00C647B9"/>
    <w:rsid w:val="00C74FEE"/>
    <w:rsid w:val="00C756DC"/>
    <w:rsid w:val="00C82BF8"/>
    <w:rsid w:val="00C85591"/>
    <w:rsid w:val="00C91968"/>
    <w:rsid w:val="00CA5F2C"/>
    <w:rsid w:val="00CB029C"/>
    <w:rsid w:val="00CC116E"/>
    <w:rsid w:val="00CC2617"/>
    <w:rsid w:val="00CC5966"/>
    <w:rsid w:val="00CD3085"/>
    <w:rsid w:val="00CE49E5"/>
    <w:rsid w:val="00CE6DDC"/>
    <w:rsid w:val="00CE78CE"/>
    <w:rsid w:val="00CE7BA8"/>
    <w:rsid w:val="00CF274E"/>
    <w:rsid w:val="00CF4F18"/>
    <w:rsid w:val="00D10F27"/>
    <w:rsid w:val="00D14A21"/>
    <w:rsid w:val="00D15E96"/>
    <w:rsid w:val="00D266E0"/>
    <w:rsid w:val="00D30E6D"/>
    <w:rsid w:val="00D402D1"/>
    <w:rsid w:val="00D457AD"/>
    <w:rsid w:val="00D5196C"/>
    <w:rsid w:val="00D6559F"/>
    <w:rsid w:val="00D7028D"/>
    <w:rsid w:val="00D9166A"/>
    <w:rsid w:val="00D91DE8"/>
    <w:rsid w:val="00D949DB"/>
    <w:rsid w:val="00D9715E"/>
    <w:rsid w:val="00DA002F"/>
    <w:rsid w:val="00DA7642"/>
    <w:rsid w:val="00DA7E1A"/>
    <w:rsid w:val="00DC0B4D"/>
    <w:rsid w:val="00DC6702"/>
    <w:rsid w:val="00DD362A"/>
    <w:rsid w:val="00DD4E9A"/>
    <w:rsid w:val="00DD64F3"/>
    <w:rsid w:val="00DE3A3F"/>
    <w:rsid w:val="00DE417B"/>
    <w:rsid w:val="00DE7BD8"/>
    <w:rsid w:val="00DF2D05"/>
    <w:rsid w:val="00DF6A65"/>
    <w:rsid w:val="00E0006C"/>
    <w:rsid w:val="00E03E7B"/>
    <w:rsid w:val="00E222BE"/>
    <w:rsid w:val="00E332F3"/>
    <w:rsid w:val="00E552EB"/>
    <w:rsid w:val="00E55B13"/>
    <w:rsid w:val="00E57571"/>
    <w:rsid w:val="00E60F36"/>
    <w:rsid w:val="00E62BF4"/>
    <w:rsid w:val="00E6497D"/>
    <w:rsid w:val="00E66AAE"/>
    <w:rsid w:val="00E66EF9"/>
    <w:rsid w:val="00E83BB1"/>
    <w:rsid w:val="00E87142"/>
    <w:rsid w:val="00E87B8E"/>
    <w:rsid w:val="00EA2961"/>
    <w:rsid w:val="00EA3714"/>
    <w:rsid w:val="00EA5571"/>
    <w:rsid w:val="00EC1B04"/>
    <w:rsid w:val="00EC6DC4"/>
    <w:rsid w:val="00EF0BE3"/>
    <w:rsid w:val="00F04D5D"/>
    <w:rsid w:val="00F07925"/>
    <w:rsid w:val="00F14107"/>
    <w:rsid w:val="00F17FF4"/>
    <w:rsid w:val="00F213B7"/>
    <w:rsid w:val="00F22528"/>
    <w:rsid w:val="00F23BE1"/>
    <w:rsid w:val="00F25CA8"/>
    <w:rsid w:val="00F26284"/>
    <w:rsid w:val="00F3342A"/>
    <w:rsid w:val="00F417F2"/>
    <w:rsid w:val="00F43DE3"/>
    <w:rsid w:val="00F45DA8"/>
    <w:rsid w:val="00F46C91"/>
    <w:rsid w:val="00F5675E"/>
    <w:rsid w:val="00F621E4"/>
    <w:rsid w:val="00F63A3D"/>
    <w:rsid w:val="00F74B5A"/>
    <w:rsid w:val="00F82234"/>
    <w:rsid w:val="00F82664"/>
    <w:rsid w:val="00F86558"/>
    <w:rsid w:val="00F86A57"/>
    <w:rsid w:val="00FB3AA7"/>
    <w:rsid w:val="00FB3B32"/>
    <w:rsid w:val="00FC53A9"/>
    <w:rsid w:val="00FD257B"/>
    <w:rsid w:val="00FD5CEA"/>
    <w:rsid w:val="00FD63E2"/>
    <w:rsid w:val="00FE092C"/>
    <w:rsid w:val="00FF0952"/>
    <w:rsid w:val="00FF2ABF"/>
    <w:rsid w:val="00FF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070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5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958F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7152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213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3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eo:56.272295,34.326810" TargetMode="External"/><Relationship Id="rId13" Type="http://schemas.openxmlformats.org/officeDocument/2006/relationships/hyperlink" Target="geo:56.272295,34.326810" TargetMode="External"/><Relationship Id="rId18" Type="http://schemas.openxmlformats.org/officeDocument/2006/relationships/hyperlink" Target="geo:56.272295,34.326810" TargetMode="External"/><Relationship Id="rId3" Type="http://schemas.openxmlformats.org/officeDocument/2006/relationships/settings" Target="settings.xml"/><Relationship Id="rId7" Type="http://schemas.openxmlformats.org/officeDocument/2006/relationships/hyperlink" Target="geo:56.272295,34.326810" TargetMode="External"/><Relationship Id="rId12" Type="http://schemas.openxmlformats.org/officeDocument/2006/relationships/hyperlink" Target="geo:56.272295,34.326810" TargetMode="External"/><Relationship Id="rId17" Type="http://schemas.openxmlformats.org/officeDocument/2006/relationships/hyperlink" Target="geo:56.272295,34.326810" TargetMode="External"/><Relationship Id="rId2" Type="http://schemas.openxmlformats.org/officeDocument/2006/relationships/styles" Target="styles.xml"/><Relationship Id="rId16" Type="http://schemas.openxmlformats.org/officeDocument/2006/relationships/hyperlink" Target="geo:56.272295,34.32681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eo:56.272295,34.326810" TargetMode="External"/><Relationship Id="rId11" Type="http://schemas.openxmlformats.org/officeDocument/2006/relationships/hyperlink" Target="geo:56.272295,34.326810" TargetMode="External"/><Relationship Id="rId5" Type="http://schemas.openxmlformats.org/officeDocument/2006/relationships/hyperlink" Target="geo:56.272295,34.326810" TargetMode="External"/><Relationship Id="rId15" Type="http://schemas.openxmlformats.org/officeDocument/2006/relationships/hyperlink" Target="geo:56.272295,34.326810" TargetMode="External"/><Relationship Id="rId10" Type="http://schemas.openxmlformats.org/officeDocument/2006/relationships/hyperlink" Target="geo:56.272295,34.32681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eo:56.272295,34.326810" TargetMode="External"/><Relationship Id="rId14" Type="http://schemas.openxmlformats.org/officeDocument/2006/relationships/hyperlink" Target="geo:56.272295,34.3268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8</Pages>
  <Words>2149</Words>
  <Characters>12251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Burshe</dc:creator>
  <cp:keywords/>
  <dc:description/>
  <cp:lastModifiedBy>mahinistka</cp:lastModifiedBy>
  <cp:revision>13</cp:revision>
  <cp:lastPrinted>2019-12-17T09:23:00Z</cp:lastPrinted>
  <dcterms:created xsi:type="dcterms:W3CDTF">2021-04-07T08:37:00Z</dcterms:created>
  <dcterms:modified xsi:type="dcterms:W3CDTF">2021-04-12T13:04:00Z</dcterms:modified>
</cp:coreProperties>
</file>